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637DBA" w:rsidRPr="00371815" w:rsidTr="004F243C">
        <w:trPr>
          <w:trHeight w:val="1560"/>
        </w:trPr>
        <w:tc>
          <w:tcPr>
            <w:tcW w:w="2976" w:type="dxa"/>
          </w:tcPr>
          <w:p w:rsidR="00637DBA" w:rsidRPr="006A6255" w:rsidRDefault="00637DBA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637DBA" w:rsidRDefault="00637DBA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2017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2018 и 2019 годы</w:t>
            </w:r>
          </w:p>
          <w:p w:rsidR="00637DBA" w:rsidRPr="00371815" w:rsidRDefault="00637DBA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662EB2">
              <w:rPr>
                <w:rFonts w:ascii="Times New Roman" w:hAnsi="Times New Roman"/>
                <w:sz w:val="20"/>
              </w:rPr>
              <w:t>№</w:t>
            </w:r>
            <w:r w:rsidRPr="0087546C">
              <w:rPr>
                <w:sz w:val="20"/>
              </w:rPr>
              <w:t xml:space="preserve"> от  201</w:t>
            </w:r>
            <w:r>
              <w:rPr>
                <w:sz w:val="20"/>
              </w:rPr>
              <w:t>6</w:t>
            </w:r>
            <w:r w:rsidRPr="0087546C">
              <w:rPr>
                <w:sz w:val="20"/>
              </w:rPr>
              <w:t xml:space="preserve"> года</w:t>
            </w:r>
          </w:p>
        </w:tc>
      </w:tr>
    </w:tbl>
    <w:p w:rsidR="00637DBA" w:rsidRDefault="00637DBA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37DBA" w:rsidRPr="00D44BA9" w:rsidRDefault="00637DBA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637DBA" w:rsidRDefault="00637DBA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7DBA" w:rsidRDefault="00637DBA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37DBA" w:rsidRDefault="00637DBA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37DBA" w:rsidRPr="00554794" w:rsidRDefault="00637DBA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7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637DBA" w:rsidRPr="00183A23" w:rsidRDefault="00637DBA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7DBA" w:rsidRPr="00183A23" w:rsidRDefault="00637DBA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637DBA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37DBA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BA" w:rsidRPr="004C4EEA" w:rsidRDefault="00637DBA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7DBA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37DBA" w:rsidRPr="0035490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1838" w:type="dxa"/>
            <w:vAlign w:val="bottom"/>
          </w:tcPr>
          <w:p w:rsidR="00637DBA" w:rsidRPr="0035490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637DBA" w:rsidRPr="0035490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35490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35490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37DBA" w:rsidRPr="00204EE0" w:rsidRDefault="00637DB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204EE0">
              <w:rPr>
                <w:rFonts w:ascii="Times New Roman" w:hAnsi="Times New Roman"/>
                <w:b/>
                <w:iCs/>
              </w:rPr>
              <w:t>423</w:t>
            </w:r>
          </w:p>
        </w:tc>
      </w:tr>
      <w:tr w:rsidR="00637DBA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37DBA" w:rsidRPr="00204EE0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37DBA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37DBA" w:rsidRPr="00204EE0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37DBA" w:rsidRPr="00371815" w:rsidTr="00821AB2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37DBA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37DBA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37DBA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37DBA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</w:p>
          <w:p w:rsidR="00637DBA" w:rsidRPr="00204EE0" w:rsidRDefault="00637D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04EE0">
              <w:rPr>
                <w:rFonts w:ascii="Times New Roman" w:hAnsi="Times New Roman"/>
                <w:iCs/>
              </w:rPr>
              <w:t>423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204EE0" w:rsidRDefault="00637DBA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4EE0"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204EE0" w:rsidRDefault="00637DBA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04EE0"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10F7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37DBA" w:rsidRPr="00710F7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37DBA" w:rsidRPr="00710F7F" w:rsidRDefault="00637DBA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447265</w:t>
            </w:r>
          </w:p>
        </w:tc>
      </w:tr>
      <w:tr w:rsidR="00637DBA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37DBA" w:rsidRPr="0005468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зования, включая инклюзивное  на 2016 – 2020 годы»</w:t>
            </w:r>
          </w:p>
        </w:tc>
        <w:tc>
          <w:tcPr>
            <w:tcW w:w="1838" w:type="dxa"/>
            <w:vAlign w:val="bottom"/>
          </w:tcPr>
          <w:p w:rsidR="00637DBA" w:rsidRPr="0005468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637DBA" w:rsidRPr="0005468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5468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5468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37DBA" w:rsidRPr="00AE51B9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AE51B9">
              <w:rPr>
                <w:rFonts w:ascii="Times New Roman" w:hAnsi="Times New Roman"/>
              </w:rPr>
              <w:t>88975</w:t>
            </w:r>
          </w:p>
        </w:tc>
      </w:tr>
      <w:tr w:rsidR="00637DBA" w:rsidRPr="00371815" w:rsidTr="002F3208">
        <w:trPr>
          <w:trHeight w:val="569"/>
        </w:trPr>
        <w:tc>
          <w:tcPr>
            <w:tcW w:w="4671" w:type="dxa"/>
            <w:vAlign w:val="bottom"/>
          </w:tcPr>
          <w:p w:rsidR="00637DBA" w:rsidRPr="00DE343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37DBA" w:rsidRPr="00AE51B9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AE51B9">
              <w:rPr>
                <w:rFonts w:ascii="Times New Roman" w:hAnsi="Times New Roman"/>
              </w:rPr>
              <w:t>34804,7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E343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E343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E3438" w:rsidRDefault="00637DBA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67EC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67EC9" w:rsidRDefault="00637DBA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A67EC9" w:rsidRDefault="00637DBA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637DBA" w:rsidRPr="00A67EC9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67EC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A67EC9" w:rsidRDefault="00637DBA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34807,4</w:t>
            </w:r>
          </w:p>
        </w:tc>
      </w:tr>
      <w:tr w:rsidR="00637DBA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37DBA" w:rsidRPr="00A7606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37DBA" w:rsidRPr="001C28E3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37DBA" w:rsidRPr="00371815" w:rsidTr="00D1087B">
        <w:trPr>
          <w:trHeight w:val="569"/>
        </w:trPr>
        <w:tc>
          <w:tcPr>
            <w:tcW w:w="4671" w:type="dxa"/>
            <w:vAlign w:val="bottom"/>
          </w:tcPr>
          <w:p w:rsidR="00637DBA" w:rsidRPr="00A7606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37DBA" w:rsidRPr="001C28E3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37DBA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37DBA" w:rsidRPr="00A7606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37DBA" w:rsidRPr="001C28E3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37DBA" w:rsidRPr="00371815" w:rsidTr="00907C9E">
        <w:trPr>
          <w:trHeight w:val="569"/>
        </w:trPr>
        <w:tc>
          <w:tcPr>
            <w:tcW w:w="4671" w:type="dxa"/>
            <w:vAlign w:val="bottom"/>
          </w:tcPr>
          <w:p w:rsidR="00637DBA" w:rsidRPr="00A7606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37DBA" w:rsidRPr="001C28E3" w:rsidRDefault="00637DBA" w:rsidP="00A45075">
            <w:pPr>
              <w:jc w:val="center"/>
              <w:rPr>
                <w:rFonts w:ascii="Times New Roman" w:hAnsi="Times New Roman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7606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7606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A76068" w:rsidRDefault="00637DBA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28E3">
              <w:rPr>
                <w:rFonts w:ascii="Times New Roman" w:hAnsi="Times New Roman"/>
              </w:rPr>
              <w:t>54170,3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E3ED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 на 2016 – 2020 годы»</w:t>
            </w:r>
          </w:p>
        </w:tc>
        <w:tc>
          <w:tcPr>
            <w:tcW w:w="1838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E3ED0" w:rsidRDefault="00637DBA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318550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E3ED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E3ED0" w:rsidRDefault="00637DBA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314600,2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E3ED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E3ED0" w:rsidRDefault="00637DBA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E3ED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E3ED0" w:rsidRDefault="00637DBA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E3ED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4E3ED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4E3ED0" w:rsidRDefault="00637DBA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D792B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37DBA" w:rsidRPr="002D792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637DBA" w:rsidRPr="002D792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2D792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2D792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2D792B" w:rsidRDefault="00637DBA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157887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212C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212C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212C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212C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212C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212C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212C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212C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212C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E212C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156713,2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144E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144E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144E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144E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144E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A144E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144E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A144E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62A5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A144E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3695,3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144E8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A144E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E8153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20C2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838" w:type="dxa"/>
            <w:vAlign w:val="bottom"/>
          </w:tcPr>
          <w:p w:rsidR="00637DBA" w:rsidRPr="00220C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637DBA" w:rsidRPr="00220C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220C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20C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20C2E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33133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A5DB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637DBA" w:rsidRPr="004A5DB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637DBA" w:rsidRPr="004A5DB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A5DB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A5DB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A5DBF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33133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E11B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E11B4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E11B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E11B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E11B4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775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77526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775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775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37DBA" w:rsidRPr="00E77526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33796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9132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33796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33796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9132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7849B3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9132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7849B3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37DBA" w:rsidRPr="007849B3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9132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C59C1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C59C1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C59C1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FC59C1" w:rsidRDefault="00637DBA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37DBA" w:rsidRPr="00FC59C1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13638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C83EC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494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37DBA" w:rsidRPr="000544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0544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0544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4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494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C83EC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A1C58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637DBA" w:rsidRPr="002A1C5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2A1C5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2A1C5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2A1C5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2A1C5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5857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61C8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1861C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1861C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861C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1861C8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1861C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1861C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1861C8" w:rsidRDefault="00637DBA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1861C8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93CCB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93CCB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93CCB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93CCB" w:rsidRDefault="00637DBA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93CCB" w:rsidRDefault="00637DBA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E93CCB" w:rsidRDefault="00637DBA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93CCB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93CCB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93CCB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8153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E93CCB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E93CCB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11412,3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F52875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6070,3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70478" w:rsidRDefault="00637DBA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713</w:t>
            </w:r>
          </w:p>
        </w:tc>
      </w:tr>
      <w:tr w:rsidR="00637DBA" w:rsidRPr="00371815" w:rsidTr="00E27218">
        <w:trPr>
          <w:trHeight w:val="569"/>
        </w:trPr>
        <w:tc>
          <w:tcPr>
            <w:tcW w:w="4671" w:type="dxa"/>
          </w:tcPr>
          <w:p w:rsidR="00637DBA" w:rsidRPr="00B70478" w:rsidRDefault="00637DBA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713</w:t>
            </w:r>
          </w:p>
        </w:tc>
      </w:tr>
      <w:tr w:rsidR="00637DBA" w:rsidRPr="00371815" w:rsidTr="00E27218">
        <w:trPr>
          <w:trHeight w:val="569"/>
        </w:trPr>
        <w:tc>
          <w:tcPr>
            <w:tcW w:w="4671" w:type="dxa"/>
          </w:tcPr>
          <w:p w:rsidR="00637DBA" w:rsidRPr="00B70478" w:rsidRDefault="00637DBA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711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711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711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Default="00637DBA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52875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52875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86258A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7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637DBA" w:rsidRPr="00341326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637DBA" w:rsidRPr="003413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3413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3413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341326" w:rsidRDefault="00637DBA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D02C18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637DB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826CCF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637DB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37DBA" w:rsidRPr="00371815" w:rsidTr="00512051">
        <w:trPr>
          <w:trHeight w:val="569"/>
        </w:trPr>
        <w:tc>
          <w:tcPr>
            <w:tcW w:w="4671" w:type="dxa"/>
            <w:vAlign w:val="bottom"/>
          </w:tcPr>
          <w:p w:rsidR="00637DBA" w:rsidRPr="00E94186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37DBA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37DBA" w:rsidRPr="00371815" w:rsidTr="00045677">
        <w:trPr>
          <w:trHeight w:val="569"/>
        </w:trPr>
        <w:tc>
          <w:tcPr>
            <w:tcW w:w="4671" w:type="dxa"/>
          </w:tcPr>
          <w:p w:rsidR="00637DBA" w:rsidRPr="00826CCF" w:rsidRDefault="00637DBA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637DBA" w:rsidRPr="00826CCF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826CCF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37DBA" w:rsidRPr="00371815" w:rsidTr="00045677">
        <w:trPr>
          <w:trHeight w:val="569"/>
        </w:trPr>
        <w:tc>
          <w:tcPr>
            <w:tcW w:w="4671" w:type="dxa"/>
          </w:tcPr>
          <w:p w:rsidR="00637DBA" w:rsidRPr="00826CCF" w:rsidRDefault="00637DBA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637DBA" w:rsidRPr="00826CCF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37DBA" w:rsidRPr="00826CC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826CCF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1257,2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7D3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87D31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7D3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87D31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7D3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87D31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1257,2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87D3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87D3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87D31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B222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5B222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B222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5B222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B222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5B222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B222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5B222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B222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37DBA" w:rsidRPr="005B222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5B222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39082,4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30E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838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30E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30E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30E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30E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30E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30E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30E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30E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5C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CA35C2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5C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CA35C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CA35C2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F5F33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EF5F33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EF5F33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14170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76E4C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76E4C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76E4C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76E4C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76E4C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76E4C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76E4C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76E4C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76E4C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812F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A812F9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812F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A812F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A812F9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22677,4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F54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 на 2016 – 2020 годы»</w:t>
            </w:r>
          </w:p>
        </w:tc>
        <w:tc>
          <w:tcPr>
            <w:tcW w:w="1838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F54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F54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F54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F54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F54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F542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F542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F5426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5233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15233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5233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15233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152334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BF0229" w:rsidRDefault="00637DBA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CE5E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A750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637DBA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A750E" w:rsidRDefault="00637DBA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637DBA" w:rsidRPr="003856CF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483,5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F0229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BF0229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BF0229" w:rsidRDefault="00637DBA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BF0229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A6F2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838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A6F2E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A6F2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A6F2E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A6F2E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A6F2E" w:rsidRDefault="00637DBA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E11DD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A6F2E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A6F2E" w:rsidRDefault="00637DBA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5289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D52896" w:rsidRDefault="00637DBA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2495,5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52896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37DBA" w:rsidRPr="00D52896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D52896" w:rsidRDefault="00637DBA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2494,5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9281,9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B4C4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B4C41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B4C4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B4C41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8363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B4C41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B4C41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B4C41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20A2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A20A22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20A2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A20A22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20A22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37DBA" w:rsidRPr="00A20A22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A20A22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E772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7E772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E772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7E772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E772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7E772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7E772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37DBA" w:rsidRPr="007E772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7E772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7928,6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47D3F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47D3F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047D3F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022B0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37DBA" w:rsidRPr="003022B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37DBA" w:rsidRPr="003022B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3022B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3022B0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3022B0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A3F8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DA3F84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A3F84" w:rsidRDefault="00637DB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37DBA" w:rsidRPr="00DA3F8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37DBA" w:rsidRPr="00DA3F84" w:rsidRDefault="00637DBA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746,9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E0D1E" w:rsidRDefault="00637DBA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7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D2329A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D2329A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D2329A" w:rsidRDefault="00637DBA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18600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4943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494394" w:rsidRDefault="00637DBA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4943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494394" w:rsidRDefault="00637DBA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4943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494394" w:rsidRDefault="00637DBA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37DBA" w:rsidRPr="00494394" w:rsidRDefault="00637DBA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37DBA" w:rsidRPr="00494394" w:rsidRDefault="00637DBA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4943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494394" w:rsidRDefault="00637DBA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94394" w:rsidRDefault="00637DBA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637DBA" w:rsidRPr="00494394" w:rsidRDefault="00637DBA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637DBA" w:rsidRPr="00494394" w:rsidRDefault="00637DBA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494394" w:rsidRDefault="00637DBA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494394" w:rsidRDefault="00637DB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637DBA" w:rsidRPr="00494394" w:rsidRDefault="00637DBA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18600</w:t>
            </w:r>
          </w:p>
        </w:tc>
      </w:tr>
      <w:tr w:rsidR="00637DBA" w:rsidRPr="00371815" w:rsidTr="00552325">
        <w:trPr>
          <w:trHeight w:val="563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тиции в Республике Татарстан на 2014- 2016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2,1</w:t>
            </w:r>
          </w:p>
        </w:tc>
      </w:tr>
      <w:tr w:rsidR="00637DBA" w:rsidRPr="00371815" w:rsidTr="00552325">
        <w:trPr>
          <w:trHeight w:val="609"/>
        </w:trPr>
        <w:tc>
          <w:tcPr>
            <w:tcW w:w="4671" w:type="dxa"/>
            <w:vAlign w:val="bottom"/>
          </w:tcPr>
          <w:p w:rsidR="00637DBA" w:rsidRPr="00192B7F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637DBA" w:rsidRPr="00192B7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EE18E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E18E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E18E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2,1</w:t>
            </w:r>
          </w:p>
        </w:tc>
      </w:tr>
      <w:tr w:rsidR="00637DBA" w:rsidRPr="00371815" w:rsidTr="00552325">
        <w:trPr>
          <w:trHeight w:val="461"/>
        </w:trPr>
        <w:tc>
          <w:tcPr>
            <w:tcW w:w="4671" w:type="dxa"/>
            <w:vAlign w:val="bottom"/>
          </w:tcPr>
          <w:p w:rsidR="00637DBA" w:rsidRPr="00552325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552325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52325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552325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52325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выполнения функций государственными (м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ниципальными) органами, казенными учреждени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ми, органами управления государственными вн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1838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552325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552325" w:rsidRDefault="00637DBA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552325" w:rsidRDefault="00637DBA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37DBA" w:rsidRPr="00552325" w:rsidRDefault="00637DBA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552325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37DBA" w:rsidRPr="00371815" w:rsidTr="00552325">
        <w:trPr>
          <w:trHeight w:val="874"/>
        </w:trPr>
        <w:tc>
          <w:tcPr>
            <w:tcW w:w="4671" w:type="dxa"/>
            <w:vAlign w:val="bottom"/>
          </w:tcPr>
          <w:p w:rsidR="00637DBA" w:rsidRPr="00552325" w:rsidRDefault="00637DBA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637DBA" w:rsidRPr="00552325" w:rsidRDefault="00637DBA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637DBA" w:rsidRPr="00552325" w:rsidRDefault="00637DBA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552325" w:rsidRDefault="00637DBA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552325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552325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16516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3F45B9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0007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637DBA" w:rsidRPr="0090007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37DBA" w:rsidRPr="0090007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90007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90007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90007A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F45B9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3F45B9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552325">
        <w:trPr>
          <w:trHeight w:val="285"/>
        </w:trPr>
        <w:tc>
          <w:tcPr>
            <w:tcW w:w="4671" w:type="dxa"/>
            <w:vAlign w:val="bottom"/>
          </w:tcPr>
          <w:p w:rsidR="00637DBA" w:rsidRPr="003F45B9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3F45B9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37DBA" w:rsidRPr="00552325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F45B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3F45B9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мической и биологической безопасности Республики Татарстан на 2015 – 2020 годы»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1015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47B43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47B43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F45B9" w:rsidRDefault="00637DBA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47B43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D47B43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D47B43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637DBA" w:rsidRPr="00D47B43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D2329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D2329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D2329A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74034,77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B7FED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9B7FE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B7FE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9B7FE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B7FE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9B7FE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B7FED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B7FE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9B7FE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3261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3261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24413,8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3261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3261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15084,9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3261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13261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13261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15084,9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8C545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37DBA" w:rsidRPr="008C545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8C545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8C545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8C5450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8C545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8C545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8C545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6481,2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8C545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37DBA" w:rsidRPr="008C545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3702,7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8C5450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8C5450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8C5450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A44A9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EA44A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EA44A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A44A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A44A9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A44A9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9141,1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3406F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3406F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3406F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9141,1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37DBA" w:rsidRPr="003406F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3406FF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3406F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3079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3406F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3932,6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37DBA" w:rsidRPr="003406F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3406FF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3406FF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724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9146D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9146D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9146D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9146D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9146D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9146D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637DBA" w:rsidRPr="009146DD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637DBA" w:rsidRPr="009146D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9146D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9146DD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37DBA" w:rsidRPr="009146DD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F2104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F2104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F2104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6F2104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F2104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6F2104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37DBA" w:rsidRPr="006F2104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6F2104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6F2104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6F2104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6F2104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1529,3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F6258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F6258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F6258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2F6258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52E49" w:rsidRDefault="00637DBA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2F6258" w:rsidRDefault="00637DBA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52E49" w:rsidRDefault="00637DBA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2F6258" w:rsidRDefault="00637DBA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52E49" w:rsidRDefault="00637DBA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A52E49" w:rsidRDefault="00637DBA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2F6258" w:rsidRDefault="00637DBA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2F6258" w:rsidRDefault="00637DBA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1733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F1733A">
              <w:rPr>
                <w:rFonts w:ascii="Times New Roman" w:hAnsi="Times New Roman"/>
                <w:bCs/>
                <w:iCs/>
              </w:rPr>
              <w:t>е</w:t>
            </w:r>
            <w:r w:rsidRPr="00F1733A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F1733A">
              <w:rPr>
                <w:rFonts w:ascii="Times New Roman" w:hAnsi="Times New Roman"/>
                <w:bCs/>
                <w:iCs/>
              </w:rPr>
              <w:t>о</w:t>
            </w:r>
            <w:r w:rsidRPr="00F1733A">
              <w:rPr>
                <w:rFonts w:ascii="Times New Roman" w:hAnsi="Times New Roman"/>
                <w:bCs/>
                <w:iCs/>
              </w:rPr>
              <w:t>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1733A" w:rsidRDefault="00637DBA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1733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1733A" w:rsidRDefault="00637DBA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1733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37DBA" w:rsidRPr="00F1733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37DBA" w:rsidRPr="00F1733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1733A" w:rsidRDefault="00637DBA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1733A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37DBA" w:rsidRPr="00F1733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637DBA" w:rsidRPr="00F1733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F1733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F1733A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F1733A" w:rsidRDefault="00637DBA" w:rsidP="004A08C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611,7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850C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99 0 00 2520 0</w:t>
            </w:r>
          </w:p>
        </w:tc>
        <w:tc>
          <w:tcPr>
            <w:tcW w:w="1015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850CB" w:rsidRDefault="00637DBA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850C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4850CB" w:rsidRDefault="00637DBA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850C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4850CB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37DBA" w:rsidRPr="004850CB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4850CB" w:rsidRDefault="00637DBA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4850C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37DBA" w:rsidRPr="004850C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637DBA" w:rsidRPr="004850CB" w:rsidRDefault="00637DBA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52537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637DBA" w:rsidRPr="00B52537" w:rsidRDefault="00637DBA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254,5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B52537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52537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52537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CA3291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CA3291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CA3291" w:rsidRDefault="00637DBA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243,9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240,9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E62FE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E62FE2" w:rsidRDefault="00637DBA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E62FE2" w:rsidRDefault="00637DBA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FE543B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0,37</w:t>
            </w:r>
          </w:p>
        </w:tc>
      </w:tr>
      <w:tr w:rsidR="00637DBA" w:rsidRPr="00371815" w:rsidTr="009834BF">
        <w:trPr>
          <w:trHeight w:val="1118"/>
        </w:trPr>
        <w:tc>
          <w:tcPr>
            <w:tcW w:w="4671" w:type="dxa"/>
          </w:tcPr>
          <w:p w:rsidR="00637DBA" w:rsidRPr="00DE5438" w:rsidRDefault="00637DBA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37DBA" w:rsidRPr="00371815" w:rsidTr="00BA36CE">
        <w:trPr>
          <w:trHeight w:val="569"/>
        </w:trPr>
        <w:tc>
          <w:tcPr>
            <w:tcW w:w="4671" w:type="dxa"/>
          </w:tcPr>
          <w:p w:rsidR="00637DBA" w:rsidRPr="00DE5438" w:rsidRDefault="00637DBA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637DBA" w:rsidRPr="00FE543B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E543B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Default="00637DBA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4,8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D703F" w:rsidRDefault="00637DBA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BD703F" w:rsidRDefault="00637DBA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BD703F" w:rsidRDefault="00637DBA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637DBA" w:rsidRPr="00371815" w:rsidTr="009305E3">
        <w:trPr>
          <w:trHeight w:val="569"/>
        </w:trPr>
        <w:tc>
          <w:tcPr>
            <w:tcW w:w="4671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37DBA" w:rsidRPr="00BD703F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637DBA" w:rsidRPr="00BD703F" w:rsidRDefault="00637DBA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1878,3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1448,4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588,8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588,8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588,8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FC7501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FC7501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1C39FC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37DBA" w:rsidRPr="001C39FC" w:rsidRDefault="00637DBA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37DBA" w:rsidRPr="001C39FC" w:rsidRDefault="00637DBA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36522,1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36522,1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36522,1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36522,1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712,2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054982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637DBA" w:rsidRPr="00054982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450,6</w:t>
            </w:r>
          </w:p>
        </w:tc>
      </w:tr>
      <w:tr w:rsidR="00637DBA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37DBA" w:rsidRPr="002B6547" w:rsidRDefault="00637DBA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37DBA" w:rsidRPr="00371815" w:rsidTr="00253562">
        <w:trPr>
          <w:trHeight w:val="569"/>
        </w:trPr>
        <w:tc>
          <w:tcPr>
            <w:tcW w:w="4671" w:type="dxa"/>
            <w:vAlign w:val="center"/>
          </w:tcPr>
          <w:p w:rsidR="00637DBA" w:rsidRPr="002B6547" w:rsidRDefault="00637DBA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37DBA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637DBA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219,1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838" w:type="dxa"/>
            <w:vAlign w:val="bottom"/>
          </w:tcPr>
          <w:p w:rsidR="00637DBA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37DBA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37DBA" w:rsidRPr="006E0D8A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6E0D8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6E0D8A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 w:rsidRPr="00CC6815"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637DBA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37DBA" w:rsidRDefault="00637DBA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6E0D8A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7DBA" w:rsidRPr="006E0D8A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37DBA" w:rsidRPr="00CC6815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637DBA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37DBA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1A0CD8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37DBA" w:rsidRPr="001A0CD8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637DBA" w:rsidRPr="00CC6815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Default="00637DBA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637DBA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637DBA" w:rsidRDefault="00637DBA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37DBA" w:rsidRPr="001A0CD8" w:rsidRDefault="00637DBA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37DBA" w:rsidRPr="001A0CD8" w:rsidRDefault="00637DBA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637DBA" w:rsidRPr="00CC6815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</w:tr>
      <w:tr w:rsidR="00637DB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37DBA" w:rsidRPr="00054982" w:rsidRDefault="00637DBA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7DBA" w:rsidRPr="00054982" w:rsidRDefault="00637DBA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37DBA" w:rsidRPr="001979D5" w:rsidRDefault="00637DBA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605683,37</w:t>
            </w:r>
          </w:p>
        </w:tc>
      </w:tr>
    </w:tbl>
    <w:p w:rsidR="00637DBA" w:rsidRDefault="00637DBA" w:rsidP="004F243C"/>
    <w:sectPr w:rsidR="00637DBA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DBA" w:rsidRDefault="00637DBA" w:rsidP="00183A23">
      <w:pPr>
        <w:spacing w:after="0" w:line="240" w:lineRule="auto"/>
      </w:pPr>
      <w:r>
        <w:separator/>
      </w:r>
    </w:p>
  </w:endnote>
  <w:endnote w:type="continuationSeparator" w:id="1">
    <w:p w:rsidR="00637DBA" w:rsidRDefault="00637DB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DBA" w:rsidRDefault="00637DBA" w:rsidP="00183A23">
      <w:pPr>
        <w:spacing w:after="0" w:line="240" w:lineRule="auto"/>
      </w:pPr>
      <w:r>
        <w:separator/>
      </w:r>
    </w:p>
  </w:footnote>
  <w:footnote w:type="continuationSeparator" w:id="1">
    <w:p w:rsidR="00637DBA" w:rsidRDefault="00637DB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DBA" w:rsidRDefault="00637DBA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37DBA" w:rsidRDefault="00637D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25E1"/>
    <w:rsid w:val="000035D8"/>
    <w:rsid w:val="000133EB"/>
    <w:rsid w:val="000141B6"/>
    <w:rsid w:val="00016686"/>
    <w:rsid w:val="000202ED"/>
    <w:rsid w:val="000210C9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2F6B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5C9E"/>
    <w:rsid w:val="000D53F3"/>
    <w:rsid w:val="000E229E"/>
    <w:rsid w:val="000E66AE"/>
    <w:rsid w:val="000E6734"/>
    <w:rsid w:val="000E7B5C"/>
    <w:rsid w:val="0010374E"/>
    <w:rsid w:val="0011228B"/>
    <w:rsid w:val="00112864"/>
    <w:rsid w:val="001132E0"/>
    <w:rsid w:val="001157DC"/>
    <w:rsid w:val="00117D4C"/>
    <w:rsid w:val="00122244"/>
    <w:rsid w:val="001246D3"/>
    <w:rsid w:val="0013156D"/>
    <w:rsid w:val="00132610"/>
    <w:rsid w:val="00144020"/>
    <w:rsid w:val="0015150B"/>
    <w:rsid w:val="00152188"/>
    <w:rsid w:val="00152334"/>
    <w:rsid w:val="00153BF3"/>
    <w:rsid w:val="001542E9"/>
    <w:rsid w:val="00155454"/>
    <w:rsid w:val="001600EC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134C"/>
    <w:rsid w:val="00183A23"/>
    <w:rsid w:val="001848B8"/>
    <w:rsid w:val="001861C8"/>
    <w:rsid w:val="00187B9E"/>
    <w:rsid w:val="00187D31"/>
    <w:rsid w:val="00192B7F"/>
    <w:rsid w:val="0019315A"/>
    <w:rsid w:val="00193D4B"/>
    <w:rsid w:val="0019679F"/>
    <w:rsid w:val="0019707D"/>
    <w:rsid w:val="001979D5"/>
    <w:rsid w:val="001A0CD8"/>
    <w:rsid w:val="001A0ED9"/>
    <w:rsid w:val="001A1E43"/>
    <w:rsid w:val="001A3A98"/>
    <w:rsid w:val="001A531C"/>
    <w:rsid w:val="001A5EBA"/>
    <w:rsid w:val="001B1E79"/>
    <w:rsid w:val="001B328A"/>
    <w:rsid w:val="001B39A6"/>
    <w:rsid w:val="001B7355"/>
    <w:rsid w:val="001C28E3"/>
    <w:rsid w:val="001C39FC"/>
    <w:rsid w:val="001C4C82"/>
    <w:rsid w:val="001D3D30"/>
    <w:rsid w:val="001D4411"/>
    <w:rsid w:val="001E6EFA"/>
    <w:rsid w:val="001F1A8D"/>
    <w:rsid w:val="00201059"/>
    <w:rsid w:val="0020295F"/>
    <w:rsid w:val="00204EE0"/>
    <w:rsid w:val="00206E1A"/>
    <w:rsid w:val="00214994"/>
    <w:rsid w:val="002202C1"/>
    <w:rsid w:val="00220C2E"/>
    <w:rsid w:val="0022330E"/>
    <w:rsid w:val="0022453D"/>
    <w:rsid w:val="0022582F"/>
    <w:rsid w:val="00233748"/>
    <w:rsid w:val="00234310"/>
    <w:rsid w:val="00234585"/>
    <w:rsid w:val="00245210"/>
    <w:rsid w:val="00252170"/>
    <w:rsid w:val="00253562"/>
    <w:rsid w:val="002575D2"/>
    <w:rsid w:val="00263D28"/>
    <w:rsid w:val="00263ED9"/>
    <w:rsid w:val="00263EFA"/>
    <w:rsid w:val="0027157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9532D"/>
    <w:rsid w:val="002A1C58"/>
    <w:rsid w:val="002A2756"/>
    <w:rsid w:val="002A37AF"/>
    <w:rsid w:val="002A6F2E"/>
    <w:rsid w:val="002B6547"/>
    <w:rsid w:val="002B7C41"/>
    <w:rsid w:val="002D144F"/>
    <w:rsid w:val="002D24C8"/>
    <w:rsid w:val="002D3392"/>
    <w:rsid w:val="002D403A"/>
    <w:rsid w:val="002D4471"/>
    <w:rsid w:val="002D792B"/>
    <w:rsid w:val="002E038B"/>
    <w:rsid w:val="002E335D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16516"/>
    <w:rsid w:val="00321967"/>
    <w:rsid w:val="00323750"/>
    <w:rsid w:val="00324F08"/>
    <w:rsid w:val="00325320"/>
    <w:rsid w:val="0032617C"/>
    <w:rsid w:val="00326216"/>
    <w:rsid w:val="00330B9B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56CF"/>
    <w:rsid w:val="00385A2D"/>
    <w:rsid w:val="003864F7"/>
    <w:rsid w:val="0038782B"/>
    <w:rsid w:val="003910BD"/>
    <w:rsid w:val="00392BA0"/>
    <w:rsid w:val="00395AEC"/>
    <w:rsid w:val="003A42A2"/>
    <w:rsid w:val="003A4BBE"/>
    <w:rsid w:val="003A5488"/>
    <w:rsid w:val="003B0CE7"/>
    <w:rsid w:val="003C1406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B70"/>
    <w:rsid w:val="00401082"/>
    <w:rsid w:val="004028D6"/>
    <w:rsid w:val="0040302D"/>
    <w:rsid w:val="0041208F"/>
    <w:rsid w:val="0041459A"/>
    <w:rsid w:val="004170A9"/>
    <w:rsid w:val="00420939"/>
    <w:rsid w:val="00420EAE"/>
    <w:rsid w:val="00422CAC"/>
    <w:rsid w:val="00423E84"/>
    <w:rsid w:val="004249FF"/>
    <w:rsid w:val="004272A9"/>
    <w:rsid w:val="0043463A"/>
    <w:rsid w:val="00434C29"/>
    <w:rsid w:val="00435C58"/>
    <w:rsid w:val="00441012"/>
    <w:rsid w:val="00446E32"/>
    <w:rsid w:val="00447150"/>
    <w:rsid w:val="00452DF9"/>
    <w:rsid w:val="004561EC"/>
    <w:rsid w:val="00456491"/>
    <w:rsid w:val="00460392"/>
    <w:rsid w:val="00464671"/>
    <w:rsid w:val="00465269"/>
    <w:rsid w:val="00465A32"/>
    <w:rsid w:val="0046681A"/>
    <w:rsid w:val="00467065"/>
    <w:rsid w:val="004674DC"/>
    <w:rsid w:val="00467A92"/>
    <w:rsid w:val="00471DE8"/>
    <w:rsid w:val="00483EB9"/>
    <w:rsid w:val="00484AA0"/>
    <w:rsid w:val="004850CB"/>
    <w:rsid w:val="00493361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B47EF"/>
    <w:rsid w:val="004C0D7C"/>
    <w:rsid w:val="004C0E33"/>
    <w:rsid w:val="004C1B66"/>
    <w:rsid w:val="004C3919"/>
    <w:rsid w:val="004C4EEA"/>
    <w:rsid w:val="004C67D7"/>
    <w:rsid w:val="004D63D0"/>
    <w:rsid w:val="004E1865"/>
    <w:rsid w:val="004E2773"/>
    <w:rsid w:val="004E3ED0"/>
    <w:rsid w:val="004E4C18"/>
    <w:rsid w:val="004E5AB1"/>
    <w:rsid w:val="004F243C"/>
    <w:rsid w:val="00501588"/>
    <w:rsid w:val="0050508C"/>
    <w:rsid w:val="00512051"/>
    <w:rsid w:val="005231D1"/>
    <w:rsid w:val="00531590"/>
    <w:rsid w:val="0053480E"/>
    <w:rsid w:val="00537FB7"/>
    <w:rsid w:val="00544FE7"/>
    <w:rsid w:val="0054589A"/>
    <w:rsid w:val="00545A5D"/>
    <w:rsid w:val="005476F1"/>
    <w:rsid w:val="005519A5"/>
    <w:rsid w:val="00552325"/>
    <w:rsid w:val="00554794"/>
    <w:rsid w:val="00556506"/>
    <w:rsid w:val="00557EBD"/>
    <w:rsid w:val="00561DB1"/>
    <w:rsid w:val="005663C1"/>
    <w:rsid w:val="00570A0D"/>
    <w:rsid w:val="00572B29"/>
    <w:rsid w:val="00573674"/>
    <w:rsid w:val="00574D60"/>
    <w:rsid w:val="00575582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22ECF"/>
    <w:rsid w:val="00632533"/>
    <w:rsid w:val="00634B29"/>
    <w:rsid w:val="00636949"/>
    <w:rsid w:val="0063750C"/>
    <w:rsid w:val="00637DBA"/>
    <w:rsid w:val="00642C14"/>
    <w:rsid w:val="006508F6"/>
    <w:rsid w:val="00650BE7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7FD3"/>
    <w:rsid w:val="0069614D"/>
    <w:rsid w:val="0069631A"/>
    <w:rsid w:val="00696532"/>
    <w:rsid w:val="00697778"/>
    <w:rsid w:val="006A2CB5"/>
    <w:rsid w:val="006A2F1E"/>
    <w:rsid w:val="006A46BE"/>
    <w:rsid w:val="006A5C90"/>
    <w:rsid w:val="006A6255"/>
    <w:rsid w:val="006A62BE"/>
    <w:rsid w:val="006B74C9"/>
    <w:rsid w:val="006C3B77"/>
    <w:rsid w:val="006C3F81"/>
    <w:rsid w:val="006C6D31"/>
    <w:rsid w:val="006C794C"/>
    <w:rsid w:val="006D21F1"/>
    <w:rsid w:val="006D2E11"/>
    <w:rsid w:val="006D37BF"/>
    <w:rsid w:val="006E0D8A"/>
    <w:rsid w:val="006E349A"/>
    <w:rsid w:val="006E364C"/>
    <w:rsid w:val="006F0C32"/>
    <w:rsid w:val="006F2104"/>
    <w:rsid w:val="006F6A86"/>
    <w:rsid w:val="006F78B7"/>
    <w:rsid w:val="0070234C"/>
    <w:rsid w:val="00704DB7"/>
    <w:rsid w:val="00706957"/>
    <w:rsid w:val="007102D9"/>
    <w:rsid w:val="00710F7F"/>
    <w:rsid w:val="0071165C"/>
    <w:rsid w:val="00712B85"/>
    <w:rsid w:val="0072129B"/>
    <w:rsid w:val="0072233E"/>
    <w:rsid w:val="007225B9"/>
    <w:rsid w:val="00724041"/>
    <w:rsid w:val="00724A49"/>
    <w:rsid w:val="00726642"/>
    <w:rsid w:val="0073225A"/>
    <w:rsid w:val="007327CB"/>
    <w:rsid w:val="007344C3"/>
    <w:rsid w:val="00735E3E"/>
    <w:rsid w:val="007433AB"/>
    <w:rsid w:val="0074372D"/>
    <w:rsid w:val="007461BC"/>
    <w:rsid w:val="00746502"/>
    <w:rsid w:val="0074768D"/>
    <w:rsid w:val="00751944"/>
    <w:rsid w:val="00752A03"/>
    <w:rsid w:val="00753BB9"/>
    <w:rsid w:val="00755B4B"/>
    <w:rsid w:val="00762B91"/>
    <w:rsid w:val="00763BB1"/>
    <w:rsid w:val="00770F55"/>
    <w:rsid w:val="00771B79"/>
    <w:rsid w:val="00773C1A"/>
    <w:rsid w:val="007742BC"/>
    <w:rsid w:val="00775BF3"/>
    <w:rsid w:val="00781A6F"/>
    <w:rsid w:val="007841AD"/>
    <w:rsid w:val="007849B3"/>
    <w:rsid w:val="00785EAC"/>
    <w:rsid w:val="007861CD"/>
    <w:rsid w:val="00795C1B"/>
    <w:rsid w:val="00796435"/>
    <w:rsid w:val="00796B42"/>
    <w:rsid w:val="007A00A3"/>
    <w:rsid w:val="007A60DE"/>
    <w:rsid w:val="007B12EC"/>
    <w:rsid w:val="007B20A8"/>
    <w:rsid w:val="007B4787"/>
    <w:rsid w:val="007B767A"/>
    <w:rsid w:val="007C1838"/>
    <w:rsid w:val="007C38ED"/>
    <w:rsid w:val="007C43D0"/>
    <w:rsid w:val="007C4949"/>
    <w:rsid w:val="007C642E"/>
    <w:rsid w:val="007C66D1"/>
    <w:rsid w:val="007D05D8"/>
    <w:rsid w:val="007D3C55"/>
    <w:rsid w:val="007D42DA"/>
    <w:rsid w:val="007D73F7"/>
    <w:rsid w:val="007E0FFE"/>
    <w:rsid w:val="007E3879"/>
    <w:rsid w:val="007E4AB1"/>
    <w:rsid w:val="007E6715"/>
    <w:rsid w:val="007E772F"/>
    <w:rsid w:val="007F1A35"/>
    <w:rsid w:val="007F5E43"/>
    <w:rsid w:val="0080676C"/>
    <w:rsid w:val="008071D5"/>
    <w:rsid w:val="0081156F"/>
    <w:rsid w:val="00813C38"/>
    <w:rsid w:val="00814A7A"/>
    <w:rsid w:val="00814AF9"/>
    <w:rsid w:val="00815E93"/>
    <w:rsid w:val="00821AB2"/>
    <w:rsid w:val="008242B6"/>
    <w:rsid w:val="00826CCF"/>
    <w:rsid w:val="008275F4"/>
    <w:rsid w:val="00837A08"/>
    <w:rsid w:val="00845472"/>
    <w:rsid w:val="008543F1"/>
    <w:rsid w:val="00854AE2"/>
    <w:rsid w:val="00854E8D"/>
    <w:rsid w:val="0085699D"/>
    <w:rsid w:val="00862128"/>
    <w:rsid w:val="00862134"/>
    <w:rsid w:val="0086258A"/>
    <w:rsid w:val="00863C2D"/>
    <w:rsid w:val="0086630B"/>
    <w:rsid w:val="00866908"/>
    <w:rsid w:val="0087546C"/>
    <w:rsid w:val="00876A51"/>
    <w:rsid w:val="00876AEB"/>
    <w:rsid w:val="00882EC4"/>
    <w:rsid w:val="00886DD0"/>
    <w:rsid w:val="00887AB5"/>
    <w:rsid w:val="00892B04"/>
    <w:rsid w:val="0089409E"/>
    <w:rsid w:val="00895AE5"/>
    <w:rsid w:val="0089789F"/>
    <w:rsid w:val="008A00B0"/>
    <w:rsid w:val="008A5856"/>
    <w:rsid w:val="008C2641"/>
    <w:rsid w:val="008C37B8"/>
    <w:rsid w:val="008C5353"/>
    <w:rsid w:val="008C5450"/>
    <w:rsid w:val="008D3E04"/>
    <w:rsid w:val="008D4E11"/>
    <w:rsid w:val="008D51D1"/>
    <w:rsid w:val="008D7284"/>
    <w:rsid w:val="008E0641"/>
    <w:rsid w:val="008E6C5F"/>
    <w:rsid w:val="008F3AAB"/>
    <w:rsid w:val="008F4354"/>
    <w:rsid w:val="008F5BDD"/>
    <w:rsid w:val="008F5C4F"/>
    <w:rsid w:val="0090007A"/>
    <w:rsid w:val="00901810"/>
    <w:rsid w:val="00901BB7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351D"/>
    <w:rsid w:val="00924D7B"/>
    <w:rsid w:val="009305E3"/>
    <w:rsid w:val="00931686"/>
    <w:rsid w:val="00933F4C"/>
    <w:rsid w:val="00942459"/>
    <w:rsid w:val="00945974"/>
    <w:rsid w:val="0095069F"/>
    <w:rsid w:val="00953500"/>
    <w:rsid w:val="00955596"/>
    <w:rsid w:val="00956641"/>
    <w:rsid w:val="0096456D"/>
    <w:rsid w:val="009647E4"/>
    <w:rsid w:val="00964AF4"/>
    <w:rsid w:val="009713E5"/>
    <w:rsid w:val="00973017"/>
    <w:rsid w:val="00973C31"/>
    <w:rsid w:val="009756A6"/>
    <w:rsid w:val="0097604B"/>
    <w:rsid w:val="009834BF"/>
    <w:rsid w:val="00987527"/>
    <w:rsid w:val="00987A0E"/>
    <w:rsid w:val="00991C44"/>
    <w:rsid w:val="00992913"/>
    <w:rsid w:val="00994B0B"/>
    <w:rsid w:val="009A1505"/>
    <w:rsid w:val="009A38DC"/>
    <w:rsid w:val="009A6A8D"/>
    <w:rsid w:val="009B0058"/>
    <w:rsid w:val="009B3FD4"/>
    <w:rsid w:val="009B7FED"/>
    <w:rsid w:val="009C1947"/>
    <w:rsid w:val="009C67BA"/>
    <w:rsid w:val="009D0715"/>
    <w:rsid w:val="009D13FF"/>
    <w:rsid w:val="009D2F16"/>
    <w:rsid w:val="009D3EB4"/>
    <w:rsid w:val="009D5A05"/>
    <w:rsid w:val="009D5AE8"/>
    <w:rsid w:val="009D640F"/>
    <w:rsid w:val="009E22CC"/>
    <w:rsid w:val="009E2BD8"/>
    <w:rsid w:val="009E45A3"/>
    <w:rsid w:val="009E46A7"/>
    <w:rsid w:val="009F37E8"/>
    <w:rsid w:val="009F3F3E"/>
    <w:rsid w:val="009F50A1"/>
    <w:rsid w:val="00A00208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794A"/>
    <w:rsid w:val="00A408A9"/>
    <w:rsid w:val="00A45075"/>
    <w:rsid w:val="00A45AC2"/>
    <w:rsid w:val="00A46837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8DD"/>
    <w:rsid w:val="00AA5281"/>
    <w:rsid w:val="00AA725F"/>
    <w:rsid w:val="00AB29C9"/>
    <w:rsid w:val="00AC5E76"/>
    <w:rsid w:val="00AD35CB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AE7"/>
    <w:rsid w:val="00AF6C9C"/>
    <w:rsid w:val="00B01A2A"/>
    <w:rsid w:val="00B02512"/>
    <w:rsid w:val="00B04E3C"/>
    <w:rsid w:val="00B07D60"/>
    <w:rsid w:val="00B10E18"/>
    <w:rsid w:val="00B10E9F"/>
    <w:rsid w:val="00B111BB"/>
    <w:rsid w:val="00B14A2D"/>
    <w:rsid w:val="00B15608"/>
    <w:rsid w:val="00B15758"/>
    <w:rsid w:val="00B2404E"/>
    <w:rsid w:val="00B25CA8"/>
    <w:rsid w:val="00B25CC8"/>
    <w:rsid w:val="00B269D9"/>
    <w:rsid w:val="00B27146"/>
    <w:rsid w:val="00B30040"/>
    <w:rsid w:val="00B303BA"/>
    <w:rsid w:val="00B3040C"/>
    <w:rsid w:val="00B50AA0"/>
    <w:rsid w:val="00B52537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A0474"/>
    <w:rsid w:val="00BA36CE"/>
    <w:rsid w:val="00BA3806"/>
    <w:rsid w:val="00BA5BAA"/>
    <w:rsid w:val="00BA7E56"/>
    <w:rsid w:val="00BB001F"/>
    <w:rsid w:val="00BB1639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C98"/>
    <w:rsid w:val="00BE43CA"/>
    <w:rsid w:val="00BF0229"/>
    <w:rsid w:val="00BF0B6D"/>
    <w:rsid w:val="00BF2B94"/>
    <w:rsid w:val="00BF3DD1"/>
    <w:rsid w:val="00C118DC"/>
    <w:rsid w:val="00C158D7"/>
    <w:rsid w:val="00C15E01"/>
    <w:rsid w:val="00C21D9A"/>
    <w:rsid w:val="00C22E90"/>
    <w:rsid w:val="00C31184"/>
    <w:rsid w:val="00C3484C"/>
    <w:rsid w:val="00C35D7C"/>
    <w:rsid w:val="00C3785F"/>
    <w:rsid w:val="00C43657"/>
    <w:rsid w:val="00C4515F"/>
    <w:rsid w:val="00C55934"/>
    <w:rsid w:val="00C57B15"/>
    <w:rsid w:val="00C6431F"/>
    <w:rsid w:val="00C66378"/>
    <w:rsid w:val="00C717FD"/>
    <w:rsid w:val="00C72701"/>
    <w:rsid w:val="00C83ECA"/>
    <w:rsid w:val="00C84F85"/>
    <w:rsid w:val="00C85C72"/>
    <w:rsid w:val="00C9727A"/>
    <w:rsid w:val="00CA1A75"/>
    <w:rsid w:val="00CA222C"/>
    <w:rsid w:val="00CA3291"/>
    <w:rsid w:val="00CA35C2"/>
    <w:rsid w:val="00CA66B3"/>
    <w:rsid w:val="00CB0246"/>
    <w:rsid w:val="00CB2F47"/>
    <w:rsid w:val="00CB61A8"/>
    <w:rsid w:val="00CB7EBA"/>
    <w:rsid w:val="00CC1249"/>
    <w:rsid w:val="00CC51C7"/>
    <w:rsid w:val="00CC526C"/>
    <w:rsid w:val="00CC61C8"/>
    <w:rsid w:val="00CC6815"/>
    <w:rsid w:val="00CD1703"/>
    <w:rsid w:val="00CD6202"/>
    <w:rsid w:val="00CE0DE3"/>
    <w:rsid w:val="00CE0FF2"/>
    <w:rsid w:val="00CE186E"/>
    <w:rsid w:val="00CE1E36"/>
    <w:rsid w:val="00CE5EEF"/>
    <w:rsid w:val="00CF2026"/>
    <w:rsid w:val="00CF381E"/>
    <w:rsid w:val="00CF3CCF"/>
    <w:rsid w:val="00CF7446"/>
    <w:rsid w:val="00D02C18"/>
    <w:rsid w:val="00D05944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865ED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AFD"/>
    <w:rsid w:val="00DE3C5C"/>
    <w:rsid w:val="00DE5438"/>
    <w:rsid w:val="00DF2FC6"/>
    <w:rsid w:val="00DF7A89"/>
    <w:rsid w:val="00E038EA"/>
    <w:rsid w:val="00E0516D"/>
    <w:rsid w:val="00E05D51"/>
    <w:rsid w:val="00E104D4"/>
    <w:rsid w:val="00E11EF3"/>
    <w:rsid w:val="00E16031"/>
    <w:rsid w:val="00E16135"/>
    <w:rsid w:val="00E1660F"/>
    <w:rsid w:val="00E17CA8"/>
    <w:rsid w:val="00E212CE"/>
    <w:rsid w:val="00E21F67"/>
    <w:rsid w:val="00E252BF"/>
    <w:rsid w:val="00E26BFC"/>
    <w:rsid w:val="00E27218"/>
    <w:rsid w:val="00E30AA3"/>
    <w:rsid w:val="00E34F5C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61588"/>
    <w:rsid w:val="00E62FE2"/>
    <w:rsid w:val="00E71E5A"/>
    <w:rsid w:val="00E77526"/>
    <w:rsid w:val="00E8047F"/>
    <w:rsid w:val="00E8153E"/>
    <w:rsid w:val="00E83517"/>
    <w:rsid w:val="00E87DB9"/>
    <w:rsid w:val="00E93CCB"/>
    <w:rsid w:val="00E94186"/>
    <w:rsid w:val="00E94E38"/>
    <w:rsid w:val="00EA44A9"/>
    <w:rsid w:val="00EA567E"/>
    <w:rsid w:val="00EA6B16"/>
    <w:rsid w:val="00EA750E"/>
    <w:rsid w:val="00EB227D"/>
    <w:rsid w:val="00EB3173"/>
    <w:rsid w:val="00EB6092"/>
    <w:rsid w:val="00EB6CFE"/>
    <w:rsid w:val="00EC09DB"/>
    <w:rsid w:val="00EC646A"/>
    <w:rsid w:val="00ED19A8"/>
    <w:rsid w:val="00ED3D2A"/>
    <w:rsid w:val="00EE0624"/>
    <w:rsid w:val="00EE12C4"/>
    <w:rsid w:val="00EE18EF"/>
    <w:rsid w:val="00EF025C"/>
    <w:rsid w:val="00EF12D0"/>
    <w:rsid w:val="00EF1B75"/>
    <w:rsid w:val="00EF45D5"/>
    <w:rsid w:val="00EF5F33"/>
    <w:rsid w:val="00EF5FA2"/>
    <w:rsid w:val="00EF6150"/>
    <w:rsid w:val="00EF6D39"/>
    <w:rsid w:val="00EF7802"/>
    <w:rsid w:val="00F024F8"/>
    <w:rsid w:val="00F15470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608CC"/>
    <w:rsid w:val="00F63982"/>
    <w:rsid w:val="00F741CF"/>
    <w:rsid w:val="00F768EB"/>
    <w:rsid w:val="00F81ABA"/>
    <w:rsid w:val="00F81F9F"/>
    <w:rsid w:val="00F82250"/>
    <w:rsid w:val="00F851F4"/>
    <w:rsid w:val="00F874D7"/>
    <w:rsid w:val="00F87F18"/>
    <w:rsid w:val="00FA0459"/>
    <w:rsid w:val="00FA0F53"/>
    <w:rsid w:val="00FA4D95"/>
    <w:rsid w:val="00FA520B"/>
    <w:rsid w:val="00FA7982"/>
    <w:rsid w:val="00FB16DD"/>
    <w:rsid w:val="00FB31B7"/>
    <w:rsid w:val="00FB4C41"/>
    <w:rsid w:val="00FB7FDE"/>
    <w:rsid w:val="00FC1439"/>
    <w:rsid w:val="00FC59C1"/>
    <w:rsid w:val="00FC7501"/>
    <w:rsid w:val="00FD12BB"/>
    <w:rsid w:val="00FD3ECA"/>
    <w:rsid w:val="00FD4F75"/>
    <w:rsid w:val="00FD542C"/>
    <w:rsid w:val="00FE53E2"/>
    <w:rsid w:val="00FE543B"/>
    <w:rsid w:val="00FE5A46"/>
    <w:rsid w:val="00FE7C22"/>
    <w:rsid w:val="00FF2EC1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8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19</Pages>
  <Words>5043</Words>
  <Characters>28746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36</cp:revision>
  <cp:lastPrinted>2016-10-21T10:13:00Z</cp:lastPrinted>
  <dcterms:created xsi:type="dcterms:W3CDTF">2016-12-01T07:28:00Z</dcterms:created>
  <dcterms:modified xsi:type="dcterms:W3CDTF">2016-12-06T06:27:00Z</dcterms:modified>
</cp:coreProperties>
</file>